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05BDE" w14:textId="16ABC979" w:rsidR="00487321" w:rsidRDefault="00487321" w:rsidP="0048732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659CA">
        <w:rPr>
          <w:rFonts w:ascii="Times New Roman" w:hAnsi="Times New Roman" w:cs="Times New Roman"/>
          <w:sz w:val="24"/>
          <w:szCs w:val="24"/>
          <w:u w:val="single"/>
        </w:rPr>
        <w:t>John KYLE</w:t>
      </w:r>
      <w:r w:rsidRPr="00A659CA">
        <w:rPr>
          <w:rFonts w:ascii="Times New Roman" w:hAnsi="Times New Roman" w:cs="Times New Roman"/>
          <w:sz w:val="24"/>
          <w:szCs w:val="24"/>
        </w:rPr>
        <w:t xml:space="preserve">      (fl.1495)</w:t>
      </w:r>
    </w:p>
    <w:p w14:paraId="575CE1D9" w14:textId="08D3AAFA" w:rsidR="00487321" w:rsidRPr="00A659CA" w:rsidRDefault="00487321" w:rsidP="004873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Churchman.</w:t>
      </w:r>
    </w:p>
    <w:p w14:paraId="6EA13E1E" w14:textId="77777777" w:rsidR="00487321" w:rsidRPr="00A659CA" w:rsidRDefault="00487321" w:rsidP="004873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D9095F" w14:textId="77777777" w:rsidR="00487321" w:rsidRPr="00A659CA" w:rsidRDefault="00487321" w:rsidP="004873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4960BF" w14:textId="77777777" w:rsidR="00487321" w:rsidRPr="00A659CA" w:rsidRDefault="00487321" w:rsidP="0048732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659CA">
        <w:rPr>
          <w:rFonts w:ascii="Times New Roman" w:hAnsi="Times New Roman" w:cs="Times New Roman"/>
          <w:sz w:val="24"/>
          <w:szCs w:val="24"/>
        </w:rPr>
        <w:t>13 Sep.1495</w:t>
      </w:r>
      <w:r w:rsidRPr="00A659CA">
        <w:rPr>
          <w:rFonts w:ascii="Times New Roman" w:hAnsi="Times New Roman" w:cs="Times New Roman"/>
          <w:sz w:val="24"/>
          <w:szCs w:val="24"/>
        </w:rPr>
        <w:tab/>
        <w:t>He was instituted to a chantry in the college or almshouse of Holy Trinity</w:t>
      </w:r>
    </w:p>
    <w:p w14:paraId="2111540F" w14:textId="77777777" w:rsidR="00487321" w:rsidRPr="00A659CA" w:rsidRDefault="00487321" w:rsidP="0048732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659CA">
        <w:rPr>
          <w:rFonts w:ascii="Times New Roman" w:hAnsi="Times New Roman" w:cs="Times New Roman"/>
          <w:sz w:val="24"/>
          <w:szCs w:val="24"/>
        </w:rPr>
        <w:tab/>
      </w:r>
      <w:r w:rsidRPr="00A659CA">
        <w:rPr>
          <w:rFonts w:ascii="Times New Roman" w:hAnsi="Times New Roman" w:cs="Times New Roman"/>
          <w:sz w:val="24"/>
          <w:szCs w:val="24"/>
        </w:rPr>
        <w:tab/>
        <w:t>in Pontefract.</w:t>
      </w:r>
    </w:p>
    <w:p w14:paraId="30D280AB" w14:textId="77777777" w:rsidR="00487321" w:rsidRPr="00A659CA" w:rsidRDefault="00487321" w:rsidP="0048732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A659CA">
        <w:rPr>
          <w:rFonts w:ascii="Times New Roman" w:hAnsi="Times New Roman" w:cs="Times New Roman"/>
          <w:sz w:val="24"/>
          <w:szCs w:val="24"/>
        </w:rPr>
        <w:t>(“The Register of Thomas Rotherham, Archbishop of York 1480-1500 vol.1” ed. Eric E.Barker, pub. The Canterbury and York Society, 1974, p.84)</w:t>
      </w:r>
    </w:p>
    <w:p w14:paraId="169EE2F6" w14:textId="77777777" w:rsidR="00487321" w:rsidRPr="00A659CA" w:rsidRDefault="00487321" w:rsidP="004873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75ABBD" w14:textId="77777777" w:rsidR="00487321" w:rsidRPr="00A659CA" w:rsidRDefault="00487321" w:rsidP="004873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4A7098" w14:textId="77777777" w:rsidR="00487321" w:rsidRPr="00A659CA" w:rsidRDefault="00487321" w:rsidP="0048732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659CA">
        <w:rPr>
          <w:rFonts w:ascii="Times New Roman" w:hAnsi="Times New Roman" w:cs="Times New Roman"/>
          <w:sz w:val="24"/>
          <w:szCs w:val="24"/>
        </w:rPr>
        <w:t>12 September 2021</w:t>
      </w:r>
    </w:p>
    <w:p w14:paraId="6BAB09C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C5D8F" w14:textId="77777777" w:rsidR="00487321" w:rsidRDefault="00487321" w:rsidP="009139A6">
      <w:r>
        <w:separator/>
      </w:r>
    </w:p>
  </w:endnote>
  <w:endnote w:type="continuationSeparator" w:id="0">
    <w:p w14:paraId="647432B1" w14:textId="77777777" w:rsidR="00487321" w:rsidRDefault="004873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318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C948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0F1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291AD" w14:textId="77777777" w:rsidR="00487321" w:rsidRDefault="00487321" w:rsidP="009139A6">
      <w:r>
        <w:separator/>
      </w:r>
    </w:p>
  </w:footnote>
  <w:footnote w:type="continuationSeparator" w:id="0">
    <w:p w14:paraId="1CBFE1BD" w14:textId="77777777" w:rsidR="00487321" w:rsidRDefault="004873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B2D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E52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487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321"/>
    <w:rsid w:val="000666E0"/>
    <w:rsid w:val="002510B7"/>
    <w:rsid w:val="0048732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9910D"/>
  <w15:chartTrackingRefBased/>
  <w15:docId w15:val="{30434838-6792-41C3-BAA2-DAC51C3FA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2021-12-02T21:21:00Z</dcterms:created>
  <dcterms:modified xsi:type="dcterms:W3CDTF">2021-12-02T21:23:00Z</dcterms:modified>
</cp:coreProperties>
</file>